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8160C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VINCELA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4752ACE4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</w:p>
    <w:p w14:paraId="49BF7B32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</w:p>
    <w:p w14:paraId="51E61B3C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Aug.1483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gramStart"/>
      <w:r>
        <w:rPr>
          <w:rFonts w:eastAsia="Times New Roman" w:cs="Times New Roman"/>
          <w:szCs w:val="24"/>
        </w:rPr>
        <w:t>Houghton</w:t>
      </w:r>
      <w:proofErr w:type="gramEnd"/>
    </w:p>
    <w:p w14:paraId="03AFA01F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proofErr w:type="gramStart"/>
      <w:r>
        <w:rPr>
          <w:rFonts w:eastAsia="Times New Roman" w:cs="Times New Roman"/>
          <w:szCs w:val="24"/>
        </w:rPr>
        <w:t>St.Giles</w:t>
      </w:r>
      <w:proofErr w:type="spellEnd"/>
      <w:proofErr w:type="gramEnd"/>
      <w:r>
        <w:rPr>
          <w:rFonts w:eastAsia="Times New Roman" w:cs="Times New Roman"/>
          <w:szCs w:val="24"/>
        </w:rPr>
        <w:t>, Norfolk, into lands of Henry Pakenham(d.1481)(q.v.).</w:t>
      </w:r>
    </w:p>
    <w:p w14:paraId="039E7824" w14:textId="77777777" w:rsidR="00493D77" w:rsidRDefault="00493D77" w:rsidP="00493D7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173BD5D" w14:textId="77777777" w:rsidR="00493D77" w:rsidRDefault="00493D77" w:rsidP="00493D7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p.58)</w:t>
      </w:r>
    </w:p>
    <w:p w14:paraId="00349326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</w:p>
    <w:p w14:paraId="7BFDBDBE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</w:p>
    <w:p w14:paraId="506510EB" w14:textId="77777777" w:rsidR="00493D77" w:rsidRDefault="00493D77" w:rsidP="00493D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2023</w:t>
      </w:r>
    </w:p>
    <w:p w14:paraId="5AB11C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7160" w14:textId="77777777" w:rsidR="00493D77" w:rsidRDefault="00493D77" w:rsidP="009139A6">
      <w:r>
        <w:separator/>
      </w:r>
    </w:p>
  </w:endnote>
  <w:endnote w:type="continuationSeparator" w:id="0">
    <w:p w14:paraId="4D611A5C" w14:textId="77777777" w:rsidR="00493D77" w:rsidRDefault="00493D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29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CF3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47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1F0F" w14:textId="77777777" w:rsidR="00493D77" w:rsidRDefault="00493D77" w:rsidP="009139A6">
      <w:r>
        <w:separator/>
      </w:r>
    </w:p>
  </w:footnote>
  <w:footnote w:type="continuationSeparator" w:id="0">
    <w:p w14:paraId="60884509" w14:textId="77777777" w:rsidR="00493D77" w:rsidRDefault="00493D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2EE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855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25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77"/>
    <w:rsid w:val="000666E0"/>
    <w:rsid w:val="002510B7"/>
    <w:rsid w:val="00493D7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B2141"/>
  <w15:chartTrackingRefBased/>
  <w15:docId w15:val="{B22D5BC9-469A-4C64-A241-BE8960A1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2023-05-17T20:28:00Z</dcterms:created>
  <dcterms:modified xsi:type="dcterms:W3CDTF">2023-05-17T20:28:00Z</dcterms:modified>
</cp:coreProperties>
</file>